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B4CB3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B4CB3">
        <w:rPr>
          <w:rFonts w:ascii="Corbel" w:hAnsi="Corbel"/>
          <w:b/>
          <w:smallCaps/>
          <w:sz w:val="24"/>
          <w:szCs w:val="24"/>
        </w:rPr>
        <w:t xml:space="preserve"> </w:t>
      </w:r>
      <w:r w:rsidR="005F7711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FB4CB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5F7711">
        <w:rPr>
          <w:rFonts w:ascii="Corbel" w:hAnsi="Corbel"/>
          <w:sz w:val="20"/>
          <w:szCs w:val="20"/>
        </w:rPr>
        <w:t>5</w:t>
      </w:r>
      <w:r w:rsidR="00933888">
        <w:rPr>
          <w:rFonts w:ascii="Corbel" w:hAnsi="Corbel"/>
          <w:sz w:val="20"/>
          <w:szCs w:val="20"/>
        </w:rPr>
        <w:t>/</w:t>
      </w:r>
      <w:r w:rsidR="006577C4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5F7711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F1833" w:rsidRDefault="004F1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1833">
              <w:rPr>
                <w:rFonts w:ascii="Corbel" w:hAnsi="Corbel" w:cs="TimesNewRomanPSMT"/>
                <w:b w:val="0"/>
                <w:sz w:val="24"/>
                <w:szCs w:val="24"/>
              </w:rPr>
              <w:t>Modele i koncepcje profilaktyki społecznej i resocjalizacji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5F7711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8E6A99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092442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4F183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B4CB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70563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70563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E6A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E6A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70563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profilaktyki 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>
              <w:rPr>
                <w:rFonts w:ascii="Corbel" w:hAnsi="Corbel"/>
                <w:sz w:val="24"/>
                <w:szCs w:val="24"/>
              </w:rPr>
              <w:t xml:space="preserve">powstawania zaburzeń w rozwoju społecznym </w:t>
            </w:r>
            <w:r w:rsidRPr="00C818CC">
              <w:rPr>
                <w:rFonts w:ascii="Corbel" w:hAnsi="Corbel"/>
                <w:sz w:val="24"/>
                <w:szCs w:val="24"/>
              </w:rPr>
              <w:t>oraz możliwości</w:t>
            </w:r>
            <w:r>
              <w:rPr>
                <w:rFonts w:ascii="Corbel" w:hAnsi="Corbel"/>
                <w:sz w:val="24"/>
                <w:szCs w:val="24"/>
              </w:rPr>
              <w:t xml:space="preserve"> przeciwdziałania im.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Poznanie podstawowych modeli </w:t>
            </w:r>
            <w:r>
              <w:rPr>
                <w:rFonts w:ascii="Corbel" w:hAnsi="Corbel"/>
                <w:sz w:val="24"/>
                <w:szCs w:val="24"/>
              </w:rPr>
              <w:t xml:space="preserve">profilaktyki i 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resocjalizacji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możliwości ich zastosowania w praktyce wychowawczej.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Kształtowanie właściwych wychowawczo postaw, wobec osób </w:t>
            </w:r>
            <w:r>
              <w:rPr>
                <w:rFonts w:ascii="Corbel" w:hAnsi="Corbel"/>
                <w:sz w:val="24"/>
                <w:szCs w:val="24"/>
              </w:rPr>
              <w:t xml:space="preserve">zagrożonych </w:t>
            </w:r>
            <w:r w:rsidRPr="00C818CC">
              <w:rPr>
                <w:rFonts w:ascii="Corbel" w:hAnsi="Corbel"/>
                <w:sz w:val="24"/>
                <w:szCs w:val="24"/>
              </w:rPr>
              <w:t>niedostosowanych społecznie, sprawiających trudności wychowawcze, przejawiających zachowania patologiczne.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</w:t>
            </w:r>
            <w:r>
              <w:rPr>
                <w:rFonts w:ascii="Corbel" w:hAnsi="Corbel"/>
                <w:sz w:val="24"/>
                <w:szCs w:val="24"/>
              </w:rPr>
              <w:t xml:space="preserve"> z grup zwiększonego ryzyka,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zagrożonymi </w:t>
            </w:r>
            <w:r>
              <w:rPr>
                <w:rFonts w:ascii="Corbel" w:hAnsi="Corbel"/>
                <w:sz w:val="24"/>
                <w:szCs w:val="24"/>
              </w:rPr>
              <w:t xml:space="preserve">niedostosowaniem i różnymi </w:t>
            </w:r>
            <w:r w:rsidR="007349C8">
              <w:rPr>
                <w:rFonts w:ascii="Corbel" w:hAnsi="Corbel"/>
                <w:sz w:val="24"/>
                <w:szCs w:val="24"/>
              </w:rPr>
              <w:t>formami patologii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sz w:val="24"/>
                <w:szCs w:val="24"/>
              </w:rPr>
              <w:t>ej.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7349C8">
      <w:pPr>
        <w:tabs>
          <w:tab w:val="left" w:leader="dot" w:pos="3969"/>
        </w:tabs>
        <w:ind w:left="708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1777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777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177782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177782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1777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177782" w:rsidRDefault="007349C8" w:rsidP="00177782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Scharakteryzuje podstawowe pojęcia z zakresu profilaktyki społecznej i resocjalizacji: profilaktyka, zapobieganie, </w:t>
            </w:r>
            <w:r w:rsidR="00177782" w:rsidRPr="00177782">
              <w:rPr>
                <w:rFonts w:ascii="Corbel" w:hAnsi="Corbel"/>
                <w:sz w:val="24"/>
                <w:szCs w:val="24"/>
              </w:rPr>
              <w:t xml:space="preserve">przeciwdziałanie, </w:t>
            </w:r>
            <w:r w:rsidRPr="00177782">
              <w:rPr>
                <w:rFonts w:ascii="Corbel" w:hAnsi="Corbel"/>
                <w:sz w:val="24"/>
                <w:szCs w:val="24"/>
              </w:rPr>
              <w:t>patologia społeczna, niedostosowanie społeczne, nieprzystosowanie społeczne, demoralizacja, zaburzenia w zachowaniu, resocjalizacja, reintegracja, readaptacja, nieletni.</w:t>
            </w:r>
          </w:p>
        </w:tc>
        <w:tc>
          <w:tcPr>
            <w:tcW w:w="1865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177782" w:rsidRDefault="007349C8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Opisze tradycyjne i współczesne 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>teorie</w:t>
            </w:r>
            <w:r w:rsidR="00026801" w:rsidRPr="00177782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 xml:space="preserve"> profilaktyki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społecznej i wychowania resocjalizującego.</w:t>
            </w:r>
          </w:p>
        </w:tc>
        <w:tc>
          <w:tcPr>
            <w:tcW w:w="1865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K_W05</w:t>
            </w:r>
          </w:p>
        </w:tc>
      </w:tr>
      <w:tr w:rsidR="004F1833" w:rsidRPr="00B169DF" w:rsidTr="00DF3988"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Scharakteryzuje podstawowe zaburzenia dotyczące funkcjonowania wybranych środowisk wychowawczych i społecznych.</w:t>
            </w:r>
          </w:p>
        </w:tc>
        <w:tc>
          <w:tcPr>
            <w:tcW w:w="1865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</w:p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K_W08</w:t>
            </w:r>
          </w:p>
        </w:tc>
      </w:tr>
      <w:tr w:rsidR="004F1833" w:rsidRPr="00B169DF" w:rsidTr="00B90DD8">
        <w:trPr>
          <w:trHeight w:val="884"/>
        </w:trPr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podstawowe</w:t>
            </w:r>
            <w:r w:rsidR="007349C8" w:rsidRPr="00177782">
              <w:rPr>
                <w:rFonts w:ascii="Corbel" w:hAnsi="Corbel"/>
                <w:sz w:val="24"/>
                <w:szCs w:val="24"/>
              </w:rPr>
              <w:t xml:space="preserve"> teorie dotyczące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przyczyn destruktywnych zjawisk społecznych oraz możliwości zapobiegania im.</w:t>
            </w:r>
          </w:p>
        </w:tc>
        <w:tc>
          <w:tcPr>
            <w:tcW w:w="1865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 xml:space="preserve"> K_W10</w:t>
            </w:r>
          </w:p>
        </w:tc>
      </w:tr>
      <w:tr w:rsidR="00026801" w:rsidRPr="00B169DF" w:rsidTr="008E62FD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Zaprezentuje uwarunkowania i przyczyny destruktywnych zjawisk społecznych oraz wykaże ich związki z różnymi obszarami działalności profilaktycznej i resocjalizującej. 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K_U01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zagadnienia dotyczące teoretycznych podstaw profilaktyki społecznej i resocjalizacji w sposób precyzyjny i spójny wykorzystując wiedzę teoretyczną z zakresu różnych dyscyplin naukowych.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K_U04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Dokona oceny znaczenia wiedzy pedagogicznej w rozwoju środowisk społecznych i zaprojektuje działania profilaktyczne.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K_K02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26801" w:rsidRPr="00177782" w:rsidRDefault="00177782" w:rsidP="0017778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Określi etyczne problemy związane z pracą z osobami z </w:t>
            </w:r>
            <w:r w:rsidRPr="00177782">
              <w:rPr>
                <w:rFonts w:ascii="Corbel" w:hAnsi="Corbel"/>
                <w:sz w:val="24"/>
                <w:szCs w:val="24"/>
              </w:rPr>
              <w:lastRenderedPageBreak/>
              <w:t>grup zwiększonego ryzyka, zagrożonymi niedostosowaniem i różnymi formami patologii społecznej.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6350C4" w:rsidRPr="00B41021" w:rsidTr="000D2CC5">
        <w:tc>
          <w:tcPr>
            <w:tcW w:w="9356" w:type="dxa"/>
          </w:tcPr>
          <w:p w:rsidR="006350C4" w:rsidRPr="00B41021" w:rsidRDefault="006350C4" w:rsidP="000D2CC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color w:val="auto"/>
                <w:lang w:val="pl-PL"/>
              </w:rPr>
              <w:t>Cele, zadania i zasady profilaktyki społecznej oraz jej poziomy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6350C4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Podstawowe pojęcia </w:t>
            </w:r>
            <w:r>
              <w:rPr>
                <w:rFonts w:ascii="Corbel" w:hAnsi="Corbel" w:cs="Times New Roman"/>
                <w:color w:val="auto"/>
                <w:lang w:val="pl-PL"/>
              </w:rPr>
              <w:t>profilaktyki społecznej i resocjalizacji:</w:t>
            </w:r>
            <w:r w:rsidRPr="006350C4">
              <w:rPr>
                <w:rFonts w:ascii="Corbel" w:hAnsi="Corbel"/>
                <w:lang w:val="pl-PL"/>
              </w:rPr>
              <w:t>profilaktyka, zapobieganie, przeciwdziałanie, patologia społeczna, niedostosowanie społeczne, nieprzystosowanie społeczne, demoralizacja, zaburzenia w zachowaniu, resocjalizacja, reintegracja, readaptacja, nieletni.</w:t>
            </w:r>
            <w:r>
              <w:rPr>
                <w:rFonts w:ascii="Corbel" w:hAnsi="Corbel"/>
                <w:lang w:val="pl-PL"/>
              </w:rPr>
              <w:t xml:space="preserve"> Profilaktyki i resocjalizacja w działalności wychowawczej. 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</w:t>
            </w:r>
            <w:r>
              <w:rPr>
                <w:rFonts w:ascii="Corbel" w:hAnsi="Corbel"/>
                <w:sz w:val="24"/>
                <w:szCs w:val="24"/>
              </w:rPr>
              <w:t xml:space="preserve"> profilaktyki 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resocjalizacji.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>Rozwojowy model oddziaływań resocjalizacyjnych, na przykładzie koncepcji E. Eriksona i   M.Q. Warren</w:t>
            </w:r>
            <w:r>
              <w:rPr>
                <w:rFonts w:ascii="Corbel" w:hAnsi="Corbel"/>
                <w:sz w:val="24"/>
                <w:szCs w:val="24"/>
              </w:rPr>
              <w:t xml:space="preserve"> i możliwości ich zastosowania w działalności profilaktycznej.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8A71F4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 xml:space="preserve">Psychodynamiczny model </w:t>
            </w:r>
            <w:r>
              <w:rPr>
                <w:rFonts w:ascii="Corbel" w:hAnsi="Corbel"/>
              </w:rPr>
              <w:t>profilaktyki</w:t>
            </w:r>
            <w:r w:rsidR="00107CB3">
              <w:rPr>
                <w:rFonts w:ascii="Corbel" w:hAnsi="Corbel"/>
              </w:rPr>
              <w:t xml:space="preserve"> i resocjalizacji</w:t>
            </w:r>
            <w:r w:rsidRPr="00A20E53">
              <w:rPr>
                <w:rFonts w:ascii="Corbel" w:hAnsi="Corbel"/>
              </w:rPr>
              <w:t>. „</w:t>
            </w:r>
            <w:r w:rsidR="00107CB3">
              <w:rPr>
                <w:rFonts w:ascii="Corbel" w:hAnsi="Corbel"/>
              </w:rPr>
              <w:t>K</w:t>
            </w:r>
            <w:r w:rsidRPr="00A20E53">
              <w:rPr>
                <w:rFonts w:ascii="Corbel" w:hAnsi="Corbel"/>
              </w:rPr>
              <w:t>analizowanie instynktów”</w:t>
            </w:r>
            <w:r w:rsidR="00107CB3">
              <w:rPr>
                <w:rFonts w:ascii="Corbel" w:hAnsi="Corbel"/>
              </w:rPr>
              <w:t xml:space="preserve"> jako kierunek działalności profilaktycznej i resocjalizującej w koncepcji Burta i Bovet’a.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A20E53" w:rsidRDefault="00107CB3" w:rsidP="00107CB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20E53">
              <w:rPr>
                <w:rFonts w:ascii="Corbel" w:hAnsi="Corbel"/>
              </w:rPr>
              <w:t>Przyczyny zaburz</w:t>
            </w:r>
            <w:r>
              <w:rPr>
                <w:rFonts w:ascii="Corbel" w:hAnsi="Corbel"/>
              </w:rPr>
              <w:t>eń w</w:t>
            </w:r>
            <w:r w:rsidRPr="00A20E53">
              <w:rPr>
                <w:rFonts w:ascii="Corbel" w:hAnsi="Corbel"/>
              </w:rPr>
              <w:t xml:space="preserve"> rozwoju społeczn</w:t>
            </w:r>
            <w:r>
              <w:rPr>
                <w:rFonts w:ascii="Corbel" w:hAnsi="Corbel"/>
              </w:rPr>
              <w:t>ym i możliwości zapobiegania im,</w:t>
            </w:r>
            <w:r w:rsidRPr="00A20E53">
              <w:rPr>
                <w:rFonts w:ascii="Corbel" w:hAnsi="Corbel"/>
              </w:rPr>
              <w:t xml:space="preserve"> w koncepcj</w:t>
            </w:r>
            <w:r>
              <w:rPr>
                <w:rFonts w:ascii="Corbel" w:hAnsi="Corbel"/>
              </w:rPr>
              <w:t xml:space="preserve">ach psychoanalitycznych i etologicznych. 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107CB3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Zaburzone zachowanie jako skutek deprywacji potrzeb jednostki, w koncepcji A. Maslowa.</w:t>
            </w:r>
            <w:r>
              <w:rPr>
                <w:rFonts w:ascii="Corbel" w:hAnsi="Corbel"/>
              </w:rPr>
              <w:t xml:space="preserve"> Działalność profilaktyczna a zaspokajanie potrzeb jednostki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społecznego uczenia się oraz s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>trategie modyfikacji zachowania człowieka w oddziaływaniach</w:t>
            </w:r>
            <w:r>
              <w:rPr>
                <w:rFonts w:ascii="Corbel" w:hAnsi="Corbel"/>
                <w:sz w:val="24"/>
                <w:szCs w:val="24"/>
              </w:rPr>
              <w:t xml:space="preserve"> profilaktycznych i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resocjalizujących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w ujęciu teorii uczenia się.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Możliwości eliminacji zachowań negatywnych w teorii „uczenia się”. System ekonomii punktowej</w:t>
            </w:r>
            <w:r>
              <w:rPr>
                <w:rFonts w:ascii="Corbel" w:hAnsi="Corbel"/>
              </w:rPr>
              <w:t xml:space="preserve"> w profilaktyce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EA779E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Wpływ czynników genetycznych, konstytucjonalnych oraz endokrynologicznych na zaburzenia rozwoju społecznego jednostki</w:t>
            </w:r>
            <w:r>
              <w:rPr>
                <w:rFonts w:ascii="Corbel" w:hAnsi="Corbel"/>
              </w:rPr>
              <w:t xml:space="preserve"> w b</w:t>
            </w:r>
            <w:r w:rsidRPr="00C818CC">
              <w:rPr>
                <w:rFonts w:ascii="Corbel" w:hAnsi="Corbel"/>
                <w:sz w:val="24"/>
                <w:szCs w:val="24"/>
              </w:rPr>
              <w:t>iofizyczny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(medyczny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>) model</w:t>
            </w:r>
            <w:r>
              <w:rPr>
                <w:rFonts w:ascii="Corbel" w:hAnsi="Corbel"/>
                <w:sz w:val="24"/>
                <w:szCs w:val="24"/>
              </w:rPr>
              <w:t>uprofilaktyki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595FC4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Model subkulturowy, rola grup rówieśniczych i subkulturowych w genezie zaburzonego rozwoju społecznego</w:t>
            </w:r>
            <w:r>
              <w:rPr>
                <w:rFonts w:ascii="Corbel" w:hAnsi="Corbel"/>
              </w:rPr>
              <w:t>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C818CC" w:rsidRDefault="00595FC4" w:rsidP="00595F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Teorie podkultur oraz teoria stygmatyzacji w kontrkulturowym modelu</w:t>
            </w:r>
            <w:r>
              <w:rPr>
                <w:rFonts w:ascii="Corbel" w:hAnsi="Corbel"/>
              </w:rPr>
              <w:t xml:space="preserve"> profilaktyki i</w:t>
            </w:r>
            <w:r w:rsidRPr="00A20E53">
              <w:rPr>
                <w:rFonts w:ascii="Corbel" w:hAnsi="Corbel"/>
              </w:rPr>
              <w:t xml:space="preserve"> resocjalizacji.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A20E53" w:rsidRDefault="00595FC4" w:rsidP="00595FC4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6350C4" w:rsidRPr="00A20E53" w:rsidTr="000D2CC5">
        <w:tc>
          <w:tcPr>
            <w:tcW w:w="9356" w:type="dxa"/>
            <w:vAlign w:val="center"/>
          </w:tcPr>
          <w:p w:rsidR="006350C4" w:rsidRPr="00A20E53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6350C4" w:rsidRPr="00A20E53" w:rsidTr="000D2CC5">
        <w:tc>
          <w:tcPr>
            <w:tcW w:w="9356" w:type="dxa"/>
            <w:vAlign w:val="center"/>
          </w:tcPr>
          <w:p w:rsidR="006350C4" w:rsidRPr="008B2A04" w:rsidRDefault="00595F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B2A04">
              <w:rPr>
                <w:rFonts w:ascii="Corbel" w:hAnsi="Corbel"/>
                <w:lang w:val="pl-PL"/>
              </w:rPr>
              <w:t>Modele teoretyczne w profilaktyce i wynikające z nich strategie działania</w:t>
            </w:r>
            <w:r w:rsidR="008B2A04" w:rsidRPr="008B2A04">
              <w:rPr>
                <w:rFonts w:ascii="Corbel" w:hAnsi="Corbel"/>
                <w:lang w:val="pl-PL"/>
              </w:rPr>
              <w:t xml:space="preserve"> (</w:t>
            </w:r>
            <w:r w:rsidR="008B2A04" w:rsidRPr="008B2A04">
              <w:rPr>
                <w:rFonts w:ascii="Corbel" w:hAnsi="Corbel" w:cs="Arial"/>
                <w:color w:val="040C28"/>
                <w:lang w:val="pl-PL"/>
              </w:rPr>
              <w:t>teoria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zachowań </w:t>
            </w:r>
            <w:r w:rsidR="00726BC1" w:rsidRPr="008B2A04">
              <w:rPr>
                <w:rFonts w:ascii="Corbel" w:hAnsi="Corbel" w:cs="Arial"/>
                <w:color w:val="040C28"/>
                <w:lang w:val="pl-PL"/>
              </w:rPr>
              <w:t>problemowych</w:t>
            </w:r>
            <w:r w:rsidR="00726BC1">
              <w:rPr>
                <w:rFonts w:ascii="Corbel" w:hAnsi="Corbel" w:cs="Arial"/>
                <w:color w:val="040C28"/>
                <w:lang w:val="pl-PL"/>
              </w:rPr>
              <w:t>, teoria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 xml:space="preserve"> społecznego uczenia się,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teoria uzasadnionego działania, teoria resilience oraz koncepcja substancji torujących drogę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>).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 xml:space="preserve">Strategie informacyjne </w:t>
            </w:r>
            <w:r w:rsidR="007621D1">
              <w:rPr>
                <w:rFonts w:ascii="Corbel" w:hAnsi="Corbel"/>
                <w:bCs/>
                <w:lang w:val="pl-PL"/>
              </w:rPr>
              <w:t>w profilaktyce, ograniczenia i zalety, przykłady wykorzystania w placówkach edukacyjnych.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edukacyjne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profilaktycznej, przykłady wykorzystania.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alternatywne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wychowawczej instytucji edukacyjnych i organizacji czasu wolnego dzieci, młodzieży i osób dorosłych.</w:t>
            </w:r>
          </w:p>
        </w:tc>
      </w:tr>
      <w:tr w:rsidR="008B2A04" w:rsidRPr="00A20E53" w:rsidTr="000D2CC5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interwencyjne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– profilaktyka jako forma wsparcia społecznego.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zmian środowiskowych</w:t>
            </w:r>
            <w:r w:rsidR="00726BC1">
              <w:rPr>
                <w:rFonts w:ascii="Corbel" w:hAnsi="Corbel"/>
                <w:bCs/>
                <w:lang w:val="pl-PL"/>
              </w:rPr>
              <w:t>– rola środowiska wychowawczego w powstawaniu zaburzeń w rozwoju społecznym, możliwości przeprowadzenia zmian środowiskowych.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polegające na zmianie przepisów społecznych</w:t>
            </w:r>
            <w:r w:rsidR="00726BC1">
              <w:rPr>
                <w:rFonts w:ascii="Corbel" w:hAnsi="Corbel"/>
                <w:bCs/>
                <w:lang w:val="pl-PL"/>
              </w:rPr>
              <w:t xml:space="preserve"> – rola prawa w profilaktyce i </w:t>
            </w:r>
            <w:r w:rsidR="00726BC1">
              <w:rPr>
                <w:rFonts w:ascii="Corbel" w:hAnsi="Corbel"/>
                <w:bCs/>
                <w:lang w:val="pl-PL"/>
              </w:rPr>
              <w:lastRenderedPageBreak/>
              <w:t xml:space="preserve">resocjalizacji, profilaktyczne znaczenie </w:t>
            </w:r>
            <w:r w:rsidR="00726BC1" w:rsidRPr="007621D1">
              <w:rPr>
                <w:rFonts w:ascii="Corbel" w:hAnsi="Corbel"/>
                <w:bCs/>
                <w:lang w:val="pl-PL"/>
              </w:rPr>
              <w:t>środków</w:t>
            </w:r>
            <w:r w:rsidR="00726BC1">
              <w:rPr>
                <w:rFonts w:ascii="Corbel" w:hAnsi="Corbel"/>
                <w:lang w:val="pl-PL"/>
              </w:rPr>
              <w:t xml:space="preserve">wychowawczych </w:t>
            </w:r>
            <w:r w:rsidR="00726BC1" w:rsidRPr="00A20E53">
              <w:rPr>
                <w:rFonts w:ascii="Corbel" w:hAnsi="Corbel"/>
                <w:lang w:val="pl-PL"/>
              </w:rPr>
              <w:t>stosowan</w:t>
            </w:r>
            <w:r w:rsidR="00726BC1">
              <w:rPr>
                <w:rFonts w:ascii="Corbel" w:hAnsi="Corbel"/>
                <w:lang w:val="pl-PL"/>
              </w:rPr>
              <w:t>ych</w:t>
            </w:r>
            <w:r w:rsidR="00726BC1" w:rsidRPr="00A20E53">
              <w:rPr>
                <w:rFonts w:ascii="Corbel" w:hAnsi="Corbel"/>
                <w:lang w:val="pl-PL"/>
              </w:rPr>
              <w:t xml:space="preserve"> wobec nieletnich w prawie polskim.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4102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:rsidR="00726BC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3362E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250988" w:rsidRPr="00250988" w:rsidRDefault="00250988" w:rsidP="00250988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/>
            </w:tblPr>
            <w:tblGrid>
              <w:gridCol w:w="5072"/>
              <w:gridCol w:w="4457"/>
            </w:tblGrid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E6A9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E44E4" w:rsidRPr="00B169DF" w:rsidTr="00923D7D">
        <w:tc>
          <w:tcPr>
            <w:tcW w:w="4962" w:type="dxa"/>
          </w:tcPr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9E44E4" w:rsidRPr="00B169DF" w:rsidRDefault="009E44E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9E44E4" w:rsidRPr="00DC03F5" w:rsidRDefault="009E44E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20</w:t>
            </w:r>
          </w:p>
        </w:tc>
      </w:tr>
      <w:tr w:rsidR="009E44E4" w:rsidRPr="00B169DF" w:rsidTr="00923D7D">
        <w:tc>
          <w:tcPr>
            <w:tcW w:w="4962" w:type="dxa"/>
          </w:tcPr>
          <w:p w:rsidR="009E44E4" w:rsidRPr="00B169DF" w:rsidRDefault="009E4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E44E4" w:rsidRPr="00DC03F5" w:rsidRDefault="009E44E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126</w:t>
            </w:r>
          </w:p>
        </w:tc>
      </w:tr>
      <w:tr w:rsidR="009E44E4" w:rsidRPr="00B169DF" w:rsidTr="00923D7D">
        <w:tc>
          <w:tcPr>
            <w:tcW w:w="4962" w:type="dxa"/>
          </w:tcPr>
          <w:p w:rsidR="009E44E4" w:rsidRPr="00B169DF" w:rsidRDefault="009E4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  <w:p w:rsidR="009E44E4" w:rsidRPr="00DC03F5" w:rsidRDefault="009E44E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726BC1" w:rsidRPr="00246358" w:rsidTr="000D2CC5">
        <w:tc>
          <w:tcPr>
            <w:tcW w:w="9072" w:type="dxa"/>
          </w:tcPr>
          <w:p w:rsidR="00726BC1" w:rsidRPr="00246358" w:rsidRDefault="00726BC1" w:rsidP="000D2CC5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4635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A5E12" w:rsidRPr="00CA5E12" w:rsidRDefault="00CA5E12" w:rsidP="00CA5E12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r w:rsidRPr="00CA5E12">
              <w:rPr>
                <w:rFonts w:ascii="Corbel" w:hAnsi="Corbel" w:cs="Open Sans Light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  <w:hyperlink r:id="rId8" w:tooltip="Katarzyna Borzucka-Sitkiewicz" w:history="1"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>Borzucka-Sitkiewicz</w:t>
              </w:r>
            </w:hyperlink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K.</w:t>
            </w:r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9" w:tooltip="Katarzyna Kowalczewska-Grabowska" w:history="1"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 xml:space="preserve"> Kowalczewska-Grabowska</w:t>
              </w:r>
            </w:hyperlink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K</w:t>
            </w:r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 xml:space="preserve">., </w:t>
            </w:r>
            <w:r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Profilaktyka społeczna. Aspekty teoretyczno-metodyczne. Katowice 2013.</w:t>
            </w:r>
          </w:p>
          <w:p w:rsidR="00CA5E12" w:rsidRPr="00250988" w:rsidRDefault="00CA5E12" w:rsidP="0025098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lastRenderedPageBreak/>
              <w:t>Kmiecik-Jusięga K., Profilaktyka społeczna w pedagogicznych przestrzeniach środowiska lokalnego. Kraków 2022.</w:t>
            </w:r>
          </w:p>
          <w:p w:rsidR="00CA5E12" w:rsidRPr="00CA5E12" w:rsidRDefault="00CA5E12" w:rsidP="000D2CC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CA5E12">
              <w:rPr>
                <w:rFonts w:ascii="Corbel" w:hAnsi="Corbel"/>
                <w:iCs/>
                <w:sz w:val="24"/>
                <w:szCs w:val="24"/>
              </w:rPr>
              <w:t>Patologie społeczne i problemy społeczne,</w:t>
            </w:r>
            <w:r w:rsidRPr="00CA5E12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CA5E12" w:rsidRPr="00CA5E12" w:rsidRDefault="00CA5E12" w:rsidP="000D2CC5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Problemy współczesnej resocjalizacji, L. Pytka, B.M. Nowak (red.), Warszawa 2010.</w:t>
            </w:r>
          </w:p>
          <w:p w:rsidR="00CA5E12" w:rsidRPr="00CA5E12" w:rsidRDefault="00CA5E12" w:rsidP="000D2CC5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metodyczne, Warszawa 2000.</w:t>
            </w:r>
          </w:p>
          <w:p w:rsidR="00DF2A5E" w:rsidRPr="00246358" w:rsidRDefault="00CA5E12" w:rsidP="000D2CC5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B. Urban, J.M. Stanik (red.), Warszawa 2007.</w:t>
            </w:r>
          </w:p>
        </w:tc>
      </w:tr>
      <w:tr w:rsidR="00726BC1" w:rsidRPr="00B41021" w:rsidTr="000D2CC5">
        <w:tc>
          <w:tcPr>
            <w:tcW w:w="9072" w:type="dxa"/>
          </w:tcPr>
          <w:p w:rsidR="00726BC1" w:rsidRPr="00C0207A" w:rsidRDefault="00726BC1" w:rsidP="000D2CC5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C0207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Cierpiałkowska L., Alkoholizm - przyczyny, leczenie, profilaktyka. Poznań 2001.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Dewiacje wśród młodzieży. Uwarunkowania i profilaktyka, pod red. B. Urbana, Kraków 2001.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Dimoff T., Carper S., Jak rozpoznać, czy dziecko sięga po narkotyki? Warszawa 1994.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Dziewiecki M., Integralna profilaktyka uzależnień w szkole. Kraków 2003.</w:t>
            </w:r>
          </w:p>
          <w:p w:rsidR="00250988" w:rsidRDefault="00250988" w:rsidP="00420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Dziewiecki M., Nowoczesna profilaktyka uzależnień, Kielce 2001</w:t>
            </w:r>
          </w:p>
          <w:p w:rsidR="00250988" w:rsidRPr="00CA5E12" w:rsidRDefault="00250988" w:rsidP="00420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Leksykon resocjalizacji, Kraków 2012.</w:t>
            </w:r>
          </w:p>
          <w:p w:rsidR="00250988" w:rsidRDefault="00250988" w:rsidP="000D2CC5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</w:rPr>
              <w:t>Kalinowski M., Pełka, J. Zarys dziejów resocjalizacji nieletnich, Warszawa 2003.</w:t>
            </w:r>
            <w:r w:rsidRPr="00246358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250988" w:rsidRPr="00CA5E12" w:rsidRDefault="005D7847" w:rsidP="00250988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hyperlink r:id="rId10" w:tooltip="Karolina Kmiecik-Jusięga" w:history="1">
              <w:r w:rsidR="00250988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Kmiecik-Jusięga</w:t>
              </w:r>
            </w:hyperlink>
            <w:r w:rsidR="00250988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250988" w:rsidRPr="00CA5E12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1" w:tooltip="Edyta Laurman-Jarząbek" w:history="1">
              <w:r w:rsidR="00250988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Laurman-Jarząbek</w:t>
              </w:r>
            </w:hyperlink>
            <w:r w:rsidR="00250988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E.,</w:t>
            </w:r>
            <w:r w:rsidR="00250988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Profilaktyka społeczna</w:t>
            </w:r>
            <w:r w:rsidR="00250988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.</w:t>
            </w:r>
            <w:r w:rsidR="00250988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Kontekst teoretyczny i dobre </w:t>
            </w:r>
            <w:r w:rsidR="00250988" w:rsidRPr="00420964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praktyki</w:t>
            </w:r>
            <w:r w:rsidR="00250988" w:rsidRPr="00420964">
              <w:rPr>
                <w:rFonts w:ascii="Corbel" w:hAnsi="Corbel"/>
                <w:b w:val="0"/>
                <w:bCs w:val="0"/>
                <w:sz w:val="24"/>
                <w:szCs w:val="24"/>
              </w:rPr>
              <w:t>. Kraków 2016</w:t>
            </w:r>
            <w:r w:rsidR="00250988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  <w:p w:rsidR="00250988" w:rsidRPr="00CA5E12" w:rsidRDefault="005D7847" w:rsidP="00250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2" w:tooltip="Marek Konopczyński" w:history="1">
              <w:r w:rsidR="00250988" w:rsidRPr="00CA5E12">
                <w:rPr>
                  <w:rStyle w:val="Hipercze"/>
                  <w:rFonts w:ascii="Corbel" w:hAnsi="Corbel" w:cs="Arial"/>
                  <w:color w:val="112254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250988" w:rsidRPr="00CA5E12">
              <w:rPr>
                <w:rFonts w:ascii="Corbel" w:hAnsi="Corbel"/>
                <w:sz w:val="24"/>
                <w:szCs w:val="24"/>
              </w:rPr>
              <w:t xml:space="preserve"> M.,</w:t>
            </w:r>
            <w:r w:rsidR="00250988" w:rsidRPr="00CA5E12">
              <w:rPr>
                <w:rFonts w:ascii="Corbel" w:hAnsi="Corbel" w:cs="Arial"/>
                <w:color w:val="212529"/>
                <w:sz w:val="24"/>
                <w:szCs w:val="24"/>
              </w:rPr>
              <w:t xml:space="preserve"> Pedagogika resocjalizacyjna. W stronę działań kreujących, Warszawa 2015</w:t>
            </w:r>
            <w:r w:rsidR="00250988" w:rsidRPr="00CA5E12">
              <w:rPr>
                <w:rFonts w:ascii="Corbel" w:hAnsi="Corbel"/>
                <w:sz w:val="24"/>
                <w:szCs w:val="24"/>
              </w:rPr>
              <w:t>Browne K., M. Herbert: Zapobieganie przemocy w rodzinie, Warszawa 1999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programów. Kraków 2003.</w:t>
            </w:r>
          </w:p>
          <w:p w:rsidR="00250988" w:rsidRPr="00CA5E12" w:rsidRDefault="00250988" w:rsidP="00250988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Pospiszyl K., Resocjalizacja. Teoretyczne podstawy oraz przykłady programów oddziaływań. Warszawa 1998.</w:t>
            </w:r>
          </w:p>
          <w:p w:rsidR="00250988" w:rsidRPr="00246358" w:rsidRDefault="00250988" w:rsidP="000D2CC5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>Pstrąg D</w:t>
            </w:r>
            <w:r w:rsidRPr="009B1EC3">
              <w:rPr>
                <w:rFonts w:ascii="Corbel" w:hAnsi="Corbel"/>
                <w:lang w:eastAsia="en-US"/>
              </w:rPr>
              <w:t xml:space="preserve">., </w:t>
            </w:r>
            <w:r w:rsidRPr="009B1EC3">
              <w:rPr>
                <w:rFonts w:ascii="Corbel" w:hAnsi="Corbel"/>
              </w:rPr>
              <w:t>Inicjacja przestępcza skazanych awybrane cechy środowiska rodzinnego i szkolnego (w:) Psychospołeczne uwarunkowania i mechanizmy kryminogenezy a zachowania paraprzestępcze i przestępcze, pod red. J.M. Stanika, Warszawa 2007.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Pstrąg D., Wybrane zagadnienia z problematyki uzależnień. Rzeszów 2000.</w:t>
            </w:r>
          </w:p>
          <w:p w:rsidR="00250988" w:rsidRPr="00246358" w:rsidRDefault="00250988" w:rsidP="000D2CC5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>Resocjalizacja – w stronę środowiska otwartego, I. Pospiszyl, M. Konopczyński (red.), Warszawa 2007.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pod red. B. Urbana i J.M. Stanika. Warszawa 2007.</w:t>
            </w:r>
          </w:p>
          <w:p w:rsidR="00250988" w:rsidRPr="00246358" w:rsidRDefault="00250988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250988" w:rsidRDefault="00250988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Resocjalizacja: zagadnienia prawne, społeczne i metodyczne, A. Jaworska (red.), Kraków 2009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250988" w:rsidRPr="00B41021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Simm M., E. Węgrzyn – Jonek: Budowanie szkolnego programu profilaktyki, Kraków 2002.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Szpringer M., Profilaktyka społeczna, rodzina, szkoła, środowisko lokalne, Kielce 2004</w:t>
            </w:r>
          </w:p>
          <w:p w:rsidR="00250988" w:rsidRDefault="00250988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Urban B., Zachowania dewiacyjne młodzieży, Kraków 1997. 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Wiśniewski T., Profilaktyka pedagogiczna - zarys problematyki. Warszawa 1989.</w:t>
            </w:r>
          </w:p>
          <w:p w:rsidR="00CA5E12" w:rsidRPr="00B41021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Zajączkowski K., Profilaktyka zachowań dewiacyjnych dzieci i młodzieży, Toruń 2000.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B6D" w:rsidRDefault="00801B6D" w:rsidP="00C16ABF">
      <w:pPr>
        <w:spacing w:after="0" w:line="240" w:lineRule="auto"/>
      </w:pPr>
      <w:r>
        <w:separator/>
      </w:r>
    </w:p>
  </w:endnote>
  <w:endnote w:type="continuationSeparator" w:id="1">
    <w:p w:rsidR="00801B6D" w:rsidRDefault="00801B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B6D" w:rsidRDefault="00801B6D" w:rsidP="00C16ABF">
      <w:pPr>
        <w:spacing w:after="0" w:line="240" w:lineRule="auto"/>
      </w:pPr>
      <w:r>
        <w:separator/>
      </w:r>
    </w:p>
  </w:footnote>
  <w:footnote w:type="continuationSeparator" w:id="1">
    <w:p w:rsidR="00801B6D" w:rsidRDefault="00801B6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6801"/>
    <w:rsid w:val="00042A51"/>
    <w:rsid w:val="00042B0C"/>
    <w:rsid w:val="00042D2E"/>
    <w:rsid w:val="00044C82"/>
    <w:rsid w:val="00070ED6"/>
    <w:rsid w:val="000742DC"/>
    <w:rsid w:val="00084A06"/>
    <w:rsid w:val="00084C12"/>
    <w:rsid w:val="0009244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C5F"/>
    <w:rsid w:val="000F1C57"/>
    <w:rsid w:val="000F4CFC"/>
    <w:rsid w:val="000F5615"/>
    <w:rsid w:val="001045A1"/>
    <w:rsid w:val="00107CB3"/>
    <w:rsid w:val="00124BFF"/>
    <w:rsid w:val="0012560E"/>
    <w:rsid w:val="00125912"/>
    <w:rsid w:val="00127108"/>
    <w:rsid w:val="00134B13"/>
    <w:rsid w:val="0014378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782"/>
    <w:rsid w:val="001804B7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0988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61A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0964"/>
    <w:rsid w:val="0042244A"/>
    <w:rsid w:val="0042745A"/>
    <w:rsid w:val="00431D5C"/>
    <w:rsid w:val="004362C6"/>
    <w:rsid w:val="00437FA2"/>
    <w:rsid w:val="00445970"/>
    <w:rsid w:val="00451240"/>
    <w:rsid w:val="004548A2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833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95FC4"/>
    <w:rsid w:val="005A0855"/>
    <w:rsid w:val="005A3196"/>
    <w:rsid w:val="005C080F"/>
    <w:rsid w:val="005C5378"/>
    <w:rsid w:val="005C55E5"/>
    <w:rsid w:val="005C696A"/>
    <w:rsid w:val="005D7847"/>
    <w:rsid w:val="005E6E85"/>
    <w:rsid w:val="005F31D2"/>
    <w:rsid w:val="005F76A3"/>
    <w:rsid w:val="005F7711"/>
    <w:rsid w:val="0061029B"/>
    <w:rsid w:val="00617230"/>
    <w:rsid w:val="00621CE1"/>
    <w:rsid w:val="00627FC9"/>
    <w:rsid w:val="006350C4"/>
    <w:rsid w:val="00647FA8"/>
    <w:rsid w:val="00650C5F"/>
    <w:rsid w:val="00654934"/>
    <w:rsid w:val="006554E1"/>
    <w:rsid w:val="006577C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563C"/>
    <w:rsid w:val="00706544"/>
    <w:rsid w:val="007072BA"/>
    <w:rsid w:val="0071620A"/>
    <w:rsid w:val="00724677"/>
    <w:rsid w:val="00725459"/>
    <w:rsid w:val="00726BC1"/>
    <w:rsid w:val="007312DF"/>
    <w:rsid w:val="007327BD"/>
    <w:rsid w:val="00734608"/>
    <w:rsid w:val="007349C8"/>
    <w:rsid w:val="00737B25"/>
    <w:rsid w:val="00745302"/>
    <w:rsid w:val="007461D6"/>
    <w:rsid w:val="00746EC8"/>
    <w:rsid w:val="007621D1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B5E"/>
    <w:rsid w:val="007D6E56"/>
    <w:rsid w:val="007F4155"/>
    <w:rsid w:val="00801B6D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2A04"/>
    <w:rsid w:val="008B4E35"/>
    <w:rsid w:val="008C0CC0"/>
    <w:rsid w:val="008C19A9"/>
    <w:rsid w:val="008C379D"/>
    <w:rsid w:val="008C5147"/>
    <w:rsid w:val="008C5359"/>
    <w:rsid w:val="008C5363"/>
    <w:rsid w:val="008C67B1"/>
    <w:rsid w:val="008D3DFB"/>
    <w:rsid w:val="008E64F4"/>
    <w:rsid w:val="008E6A99"/>
    <w:rsid w:val="008F12C9"/>
    <w:rsid w:val="008F6E29"/>
    <w:rsid w:val="00912412"/>
    <w:rsid w:val="00916188"/>
    <w:rsid w:val="00923D7D"/>
    <w:rsid w:val="00933888"/>
    <w:rsid w:val="009508DF"/>
    <w:rsid w:val="00950DAC"/>
    <w:rsid w:val="00954A07"/>
    <w:rsid w:val="00997F14"/>
    <w:rsid w:val="009A78D9"/>
    <w:rsid w:val="009B0064"/>
    <w:rsid w:val="009C0AC4"/>
    <w:rsid w:val="009C3E31"/>
    <w:rsid w:val="009C54AE"/>
    <w:rsid w:val="009C788E"/>
    <w:rsid w:val="009D3F3B"/>
    <w:rsid w:val="009E0543"/>
    <w:rsid w:val="009E3B41"/>
    <w:rsid w:val="009E44E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90DD8"/>
    <w:rsid w:val="00BB520A"/>
    <w:rsid w:val="00BD3869"/>
    <w:rsid w:val="00BD66E9"/>
    <w:rsid w:val="00BD6FF4"/>
    <w:rsid w:val="00BF2C41"/>
    <w:rsid w:val="00C058B4"/>
    <w:rsid w:val="00C05F44"/>
    <w:rsid w:val="00C12A25"/>
    <w:rsid w:val="00C131B5"/>
    <w:rsid w:val="00C16ABF"/>
    <w:rsid w:val="00C170AE"/>
    <w:rsid w:val="00C26CB7"/>
    <w:rsid w:val="00C324C1"/>
    <w:rsid w:val="00C36992"/>
    <w:rsid w:val="00C369B9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A5E12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A2114"/>
    <w:rsid w:val="00DC03F5"/>
    <w:rsid w:val="00DE09C0"/>
    <w:rsid w:val="00DE4A14"/>
    <w:rsid w:val="00DF2A5E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79E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4CB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26B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A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726BC1"/>
    <w:rPr>
      <w:rFonts w:eastAsia="Times New Roman"/>
      <w:b/>
      <w:bCs/>
      <w:kern w:val="36"/>
      <w:sz w:val="48"/>
      <w:szCs w:val="4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26B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26BC1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726B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value">
    <w:name w:val="value"/>
    <w:basedOn w:val="Domylnaczcionkaakapitu"/>
    <w:rsid w:val="00DF2A5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A5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ype">
    <w:name w:val="type"/>
    <w:basedOn w:val="Domylnaczcionkaakapitu"/>
    <w:rsid w:val="00DF2A5E"/>
  </w:style>
  <w:style w:type="character" w:styleId="Odwoaniedokomentarza">
    <w:name w:val="annotation reference"/>
    <w:basedOn w:val="Domylnaczcionkaakapitu"/>
    <w:uiPriority w:val="99"/>
    <w:semiHidden/>
    <w:unhideWhenUsed/>
    <w:rsid w:val="008C67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67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67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67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67B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Katarzyna-Borzucka-Sitkiewicz,a,7465041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antis.pl/autor/marek-konopczynski-a17321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siegarnia.pwn.pl/autor/Edyta-Laurman-Jarzabek,a,64340377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Karolina-Kmiecik-Jusiega,a,889035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Katarzyna-Kowalczewska-Grabowska,a,6963204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61229-20D3-4FC1-99B1-1C3F3F55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421</TotalTime>
  <Pages>6</Pages>
  <Words>1916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23</cp:revision>
  <cp:lastPrinted>2019-02-06T12:12:00Z</cp:lastPrinted>
  <dcterms:created xsi:type="dcterms:W3CDTF">2023-06-07T06:22:00Z</dcterms:created>
  <dcterms:modified xsi:type="dcterms:W3CDTF">2025-04-11T11:03:00Z</dcterms:modified>
</cp:coreProperties>
</file>